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96DD" w14:textId="77777777" w:rsidR="00554D62" w:rsidRDefault="00554D62" w:rsidP="00EB59CF">
      <w:pPr>
        <w:tabs>
          <w:tab w:val="left" w:pos="993"/>
          <w:tab w:val="left" w:pos="1134"/>
        </w:tabs>
        <w:rPr>
          <w:rFonts w:cs="Arial"/>
        </w:rPr>
      </w:pPr>
    </w:p>
    <w:p w14:paraId="21EC907E" w14:textId="226D1807" w:rsidR="009975A7" w:rsidRDefault="009975A7" w:rsidP="009975A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Številka: 4301-00</w:t>
      </w:r>
      <w:r w:rsidR="00493AB3">
        <w:rPr>
          <w:rFonts w:cs="Arial"/>
        </w:rPr>
        <w:t>74</w:t>
      </w:r>
      <w:r>
        <w:rPr>
          <w:rFonts w:cs="Arial"/>
        </w:rPr>
        <w:t>/2024</w:t>
      </w:r>
    </w:p>
    <w:p w14:paraId="0B7001CD" w14:textId="2F609907" w:rsidR="009975A7" w:rsidRDefault="009975A7" w:rsidP="009975A7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 2024-</w:t>
      </w:r>
      <w:r w:rsidR="00493AB3">
        <w:rPr>
          <w:rFonts w:cs="Arial"/>
        </w:rPr>
        <w:t>379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391FF05A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 w:rsidRPr="000D1EDF">
        <w:rPr>
          <w:rFonts w:cs="Arial"/>
          <w:u w:val="single"/>
        </w:rPr>
        <w:tab/>
      </w:r>
      <w:r w:rsidR="00DD7030">
        <w:rPr>
          <w:rFonts w:cs="Arial"/>
          <w:u w:val="single"/>
        </w:rPr>
        <w:t>_______,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471E44C6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</w:t>
      </w:r>
      <w:r w:rsidR="00105B6D">
        <w:rPr>
          <w:rFonts w:cs="Arial"/>
        </w:rPr>
        <w:t xml:space="preserve"> </w:t>
      </w:r>
      <w:r w:rsidR="000D1EDF" w:rsidRPr="000D1EDF">
        <w:rPr>
          <w:rFonts w:cs="Arial"/>
        </w:rPr>
        <w:t>1000 Ljubljana, da lahko za namene objavljenega javnega naročila na portalu javnih naročil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B8A25" w14:textId="77777777" w:rsidR="00722092" w:rsidRDefault="00722092">
      <w:r>
        <w:separator/>
      </w:r>
    </w:p>
  </w:endnote>
  <w:endnote w:type="continuationSeparator" w:id="0">
    <w:p w14:paraId="23709F88" w14:textId="77777777" w:rsidR="00722092" w:rsidRDefault="0072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559CC0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4D6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468DE" w14:textId="77777777" w:rsidR="00722092" w:rsidRDefault="00722092">
      <w:r>
        <w:separator/>
      </w:r>
    </w:p>
  </w:footnote>
  <w:footnote w:type="continuationSeparator" w:id="0">
    <w:p w14:paraId="035B6CFD" w14:textId="77777777" w:rsidR="00722092" w:rsidRDefault="0072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DD703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DD7030" w:rsidRPr="009F4AF4" w14:paraId="02512435" w14:textId="77777777" w:rsidTr="00DD703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D1E73A9" w:rsidR="00DD7030" w:rsidRPr="009F4AF4" w:rsidRDefault="00DD7030" w:rsidP="00DD70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93AB3">
            <w:rPr>
              <w:rFonts w:cs="Arial"/>
              <w:color w:val="000000"/>
              <w:sz w:val="16"/>
              <w:szCs w:val="16"/>
            </w:rPr>
            <w:t>–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493AB3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DD7030" w:rsidRPr="009F4AF4" w:rsidRDefault="00DD7030" w:rsidP="00DD70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1E0BC93" w:rsidR="00DD7030" w:rsidRPr="009F4AF4" w:rsidRDefault="00DD7030" w:rsidP="00DD70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5B6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73A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AC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86D9C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93AB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4D6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2198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755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092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021F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75A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388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D7030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1EBB82-5D32-44C5-9864-72014C06C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http://purl.org/dc/elements/1.1/"/>
    <ds:schemaRef ds:uri="http://schemas.openxmlformats.org/package/2006/metadata/core-properties"/>
    <ds:schemaRef ds:uri="ba71b4f2-3489-430b-a582-ca3f60230a1a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E63335-2763-418A-A8FE-387D96E6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111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2016-06-20T06:30:00Z</cp:lastPrinted>
  <dcterms:created xsi:type="dcterms:W3CDTF">2018-07-24T11:48:00Z</dcterms:created>
  <dcterms:modified xsi:type="dcterms:W3CDTF">2024-10-14T13:45:00Z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